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422E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D3DB2C" wp14:editId="6A85D668">
                <wp:simplePos x="0" y="0"/>
                <wp:positionH relativeFrom="column">
                  <wp:posOffset>-2377440</wp:posOffset>
                </wp:positionH>
                <wp:positionV relativeFrom="paragraph">
                  <wp:posOffset>-580445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F73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F73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7CC42F" w14:textId="77777777"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871524" y="2105801"/>
                            <a:ext cx="4478020" cy="18778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680EAC" w14:textId="7552A86E" w:rsidR="002F3BD3" w:rsidRPr="002771A2" w:rsidRDefault="001828A8" w:rsidP="001124B0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1828A8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68"/>
                                  <w:szCs w:val="92"/>
                                  <w:rtl/>
                                  <w:lang w:bidi="ar-SY"/>
                                </w:rPr>
                                <w:t xml:space="preserve">إدارة سلسلة الإمداد </w:t>
                              </w:r>
                              <w:proofErr w:type="gramStart"/>
                              <w:r w:rsidRPr="001828A8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68"/>
                                  <w:szCs w:val="92"/>
                                  <w:rtl/>
                                  <w:lang w:bidi="ar-SY"/>
                                </w:rPr>
                                <w:t>والخدمات  اللوجستية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D3DB2C" id="Group 975" o:spid="_x0000_s1026" style="position:absolute;left:0;text-align:left;margin-left:-187.2pt;margin-top:-45.7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" fillcolor="#0f7387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" fillcolor="#0f7387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C7CC42F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8715;top:21058;width:44780;height:18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7680EAC" w14:textId="7552A86E" w:rsidR="002F3BD3" w:rsidRPr="002771A2" w:rsidRDefault="001828A8" w:rsidP="001124B0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1828A8">
                          <w:rPr>
                            <w:rFonts w:ascii="Adobe Arabic" w:hAnsi="Adobe Arabic" w:cs="Adobe Arabic"/>
                            <w:b/>
                            <w:bCs/>
                            <w:sz w:val="68"/>
                            <w:szCs w:val="92"/>
                            <w:rtl/>
                            <w:lang w:bidi="ar-SY"/>
                          </w:rPr>
                          <w:t xml:space="preserve">إدارة سلسلة الإمداد </w:t>
                        </w:r>
                        <w:proofErr w:type="gramStart"/>
                        <w:r w:rsidRPr="001828A8">
                          <w:rPr>
                            <w:rFonts w:ascii="Adobe Arabic" w:hAnsi="Adobe Arabic" w:cs="Adobe Arabic"/>
                            <w:b/>
                            <w:bCs/>
                            <w:sz w:val="68"/>
                            <w:szCs w:val="92"/>
                            <w:rtl/>
                            <w:lang w:bidi="ar-SY"/>
                          </w:rPr>
                          <w:t>والخدمات  اللوجستية</w:t>
                        </w:r>
                        <w:proofErr w:type="gramEnd"/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4850B195" w14:textId="77777777" w:rsidR="00F53D08" w:rsidRPr="00F53D08" w:rsidRDefault="00F53D08" w:rsidP="00F53D08">
      <w:pPr>
        <w:rPr>
          <w:rtl/>
        </w:rPr>
      </w:pPr>
    </w:p>
    <w:p w14:paraId="5AB976EC" w14:textId="77777777" w:rsidR="00F53D08" w:rsidRPr="00F53D08" w:rsidRDefault="00F53D08" w:rsidP="00F53D08">
      <w:pPr>
        <w:rPr>
          <w:rtl/>
        </w:rPr>
      </w:pPr>
    </w:p>
    <w:p w14:paraId="181414C0" w14:textId="77777777" w:rsidR="00F53D08" w:rsidRPr="00F53D08" w:rsidRDefault="00F53D08" w:rsidP="00F53D08">
      <w:pPr>
        <w:rPr>
          <w:rtl/>
        </w:rPr>
      </w:pPr>
    </w:p>
    <w:p w14:paraId="556CDB7F" w14:textId="77777777" w:rsidR="00F53D08" w:rsidRPr="00F53D08" w:rsidRDefault="00F53D08" w:rsidP="00F53D08">
      <w:pPr>
        <w:rPr>
          <w:rtl/>
        </w:rPr>
      </w:pPr>
    </w:p>
    <w:p w14:paraId="4C2D777E" w14:textId="77777777" w:rsidR="00F53D08" w:rsidRPr="00F53D08" w:rsidRDefault="00F53D08" w:rsidP="00F53D08">
      <w:pPr>
        <w:rPr>
          <w:rtl/>
        </w:rPr>
      </w:pPr>
    </w:p>
    <w:p w14:paraId="074E0D3F" w14:textId="77777777" w:rsidR="00F53D08" w:rsidRPr="00F53D08" w:rsidRDefault="00F53D08" w:rsidP="00F53D08">
      <w:pPr>
        <w:rPr>
          <w:rtl/>
        </w:rPr>
      </w:pPr>
    </w:p>
    <w:p w14:paraId="585ECFA6" w14:textId="77777777" w:rsidR="00F53D08" w:rsidRPr="00F53D08" w:rsidRDefault="00F53D08" w:rsidP="00F53D08">
      <w:pPr>
        <w:rPr>
          <w:rtl/>
        </w:rPr>
      </w:pPr>
    </w:p>
    <w:p w14:paraId="48510220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66CB51E6" w14:textId="20D2B2D8" w:rsidR="00F53D08" w:rsidRPr="00F53D08" w:rsidRDefault="004F1A29" w:rsidP="00F53D08">
      <w:pPr>
        <w:rPr>
          <w:rtl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4E23BC18" wp14:editId="60B75397">
            <wp:simplePos x="0" y="0"/>
            <wp:positionH relativeFrom="page">
              <wp:align>left</wp:align>
            </wp:positionH>
            <wp:positionV relativeFrom="paragraph">
              <wp:posOffset>2705431</wp:posOffset>
            </wp:positionV>
            <wp:extent cx="7537837" cy="3905250"/>
            <wp:effectExtent l="0" t="0" r="6350" b="0"/>
            <wp:wrapNone/>
            <wp:docPr id="424073365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073365" name="صورة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065" cy="390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11E150" w14:textId="3E653E32" w:rsidR="00E4514E" w:rsidRDefault="00E4514E" w:rsidP="00B37BEB">
      <w:pPr>
        <w:spacing w:line="276" w:lineRule="auto"/>
        <w:rPr>
          <w:sz w:val="40"/>
          <w:szCs w:val="44"/>
          <w:rtl/>
        </w:rPr>
        <w:sectPr w:rsidR="00E4514E" w:rsidSect="00DD4A16"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</w:p>
    <w:p w14:paraId="45FD7E19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EG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1953AF7F" wp14:editId="3A8049E5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2796A8" w14:textId="31F9E25F" w:rsidR="002F3BD3" w:rsidRDefault="004F1A29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الجلسة</w:t>
                                </w:r>
                                <w:r w:rsidR="002F3BD3"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C8CD3F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953AF7F" id="Group 24" o:spid="_x0000_s1054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642796A8" w14:textId="31F9E25F" w:rsidR="002F3BD3" w:rsidRDefault="004F1A29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الجلسة</w:t>
                          </w:r>
                          <w:r w:rsidR="002F3BD3"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ى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66C8CD3F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3" o:title="Calendar " grayscale="t" bilevel="t"/>
                </v:shape>
                <w10:wrap anchorx="page"/>
                <w10:anchorlock/>
              </v:group>
            </w:pict>
          </mc:Fallback>
        </mc:AlternateContent>
      </w:r>
    </w:p>
    <w:p w14:paraId="28DB5C3A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669F96DA" wp14:editId="136B2009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6FE384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9F96DA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5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2A6FE384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14:paraId="679F0B49" w14:textId="77777777" w:rsidR="005340B1" w:rsidRDefault="005340B1" w:rsidP="005340B1">
      <w:pPr>
        <w:spacing w:before="100" w:beforeAutospacing="1" w:after="100" w:afterAutospacing="1" w:line="240" w:lineRule="auto"/>
        <w:jc w:val="left"/>
        <w:rPr>
          <w:rFonts w:eastAsia="Times New Roman" w:hAnsi="Symbol"/>
          <w:sz w:val="32"/>
        </w:rPr>
      </w:pPr>
    </w:p>
    <w:p w14:paraId="53B141BD" w14:textId="53E73312" w:rsidR="005340B1" w:rsidRPr="005340B1" w:rsidRDefault="005340B1" w:rsidP="005340B1">
      <w:pPr>
        <w:spacing w:before="100" w:beforeAutospacing="1" w:after="100" w:afterAutospacing="1" w:line="240" w:lineRule="auto"/>
        <w:jc w:val="left"/>
        <w:rPr>
          <w:rFonts w:eastAsia="Times New Roman"/>
          <w:sz w:val="32"/>
        </w:rPr>
      </w:pPr>
      <w:r w:rsidRPr="005340B1">
        <w:rPr>
          <w:rFonts w:eastAsia="Times New Roman"/>
          <w:sz w:val="32"/>
        </w:rPr>
        <w:t xml:space="preserve">  </w:t>
      </w:r>
      <w:r w:rsidRPr="005340B1">
        <w:rPr>
          <w:rFonts w:eastAsia="Times New Roman"/>
          <w:b/>
          <w:bCs/>
          <w:sz w:val="32"/>
          <w:rtl/>
        </w:rPr>
        <w:t>اشرح بمثال عملي</w:t>
      </w:r>
      <w:r w:rsidRPr="005340B1">
        <w:rPr>
          <w:rFonts w:eastAsia="Times New Roman"/>
          <w:sz w:val="32"/>
        </w:rPr>
        <w:t xml:space="preserve">: </w:t>
      </w:r>
      <w:r w:rsidRPr="005340B1">
        <w:rPr>
          <w:rFonts w:eastAsia="Times New Roman"/>
          <w:sz w:val="32"/>
          <w:rtl/>
        </w:rPr>
        <w:t>كيف يمكن للمؤسسات أن تحقق ميزة تنافسية من خلال إدارة سلسلة الإمداد بفعالية؟</w:t>
      </w:r>
    </w:p>
    <w:p w14:paraId="5A672EE9" w14:textId="507DC964" w:rsidR="0048371F" w:rsidRPr="0048371F" w:rsidRDefault="001124B0" w:rsidP="005340B1">
      <w:pPr>
        <w:spacing w:line="276" w:lineRule="auto"/>
        <w:ind w:left="-897"/>
        <w:jc w:val="center"/>
        <w:rPr>
          <w:rFonts w:ascii="Adobe Arabic" w:hAnsi="Adobe Arabic" w:cs="Adobe Arabic" w:hint="cs"/>
          <w:sz w:val="40"/>
          <w:szCs w:val="44"/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FB8AFE5" wp14:editId="71744AAA">
                <wp:simplePos x="0" y="0"/>
                <wp:positionH relativeFrom="margin">
                  <wp:posOffset>-159606</wp:posOffset>
                </wp:positionH>
                <wp:positionV relativeFrom="paragraph">
                  <wp:posOffset>540357</wp:posOffset>
                </wp:positionV>
                <wp:extent cx="6265545" cy="5727700"/>
                <wp:effectExtent l="0" t="0" r="20955" b="25400"/>
                <wp:wrapNone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5545" cy="572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F57D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B8DC5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E9F9A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1A714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7877D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99BAF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A72D8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89DDD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11815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9BAB7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0DCB5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3FDED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55BEF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8B0AA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24801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538B0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09C27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7551B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CD1CE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DA4C3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ABB23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E039E6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8AFE5" id="Rectangle 1815" o:spid="_x0000_s1067" style="position:absolute;left:0;text-align:left;margin-left:-12.55pt;margin-top:42.55pt;width:493.35pt;height:451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" fillcolor="#f2f2f2 [3052]" strokecolor="#168489" strokeweight="1pt">
                <v:textbox inset="0,3mm,0">
                  <w:txbxContent>
                    <w:p w14:paraId="145F57D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B8DC5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E9F9A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1A714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7877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99BAF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A72D8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89DDD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11815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9BAB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0DCB5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3FDED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55BEF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8B0AA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24801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538B0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09C27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7551B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CD1CE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DA4C3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ABB2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E039E6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B77E2C1" w14:textId="77777777" w:rsidR="00614AAA" w:rsidRDefault="00614AAA" w:rsidP="00614AAA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27C3505" wp14:editId="020AF256">
                <wp:extent cx="5633085" cy="592455"/>
                <wp:effectExtent l="0" t="0" r="5715" b="0"/>
                <wp:docPr id="31416227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200889935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33785893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9603950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328752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E443E" w14:textId="59D0E557" w:rsidR="00614AAA" w:rsidRDefault="004F1A29" w:rsidP="00614AAA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الجلسة</w:t>
                                </w:r>
                                <w:r w:rsidR="00614AAA"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84244333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7024513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DCAC61" w14:textId="77777777" w:rsidR="00614AAA" w:rsidRDefault="00614AAA" w:rsidP="00614AAA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29207078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27C3505" id="_x0000_s1068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" filled="f" stroked="f">
                    <v:textbox>
                      <w:txbxContent>
                        <w:p w14:paraId="1A8E443E" w14:textId="59D0E557" w:rsidR="00614AAA" w:rsidRDefault="004F1A29" w:rsidP="00614AAA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الجلسة</w:t>
                          </w:r>
                          <w:r w:rsidR="00614AAA"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" filled="f" stroked="f">
                    <v:textbox>
                      <w:txbxContent>
                        <w:p w14:paraId="5EDCAC61" w14:textId="77777777" w:rsidR="00614AAA" w:rsidRDefault="00614AAA" w:rsidP="00614AAA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">
                  <v:imagedata r:id="rId13" o:title="Calendar " grayscale="t" bilevel="t"/>
                </v:shape>
                <w10:wrap anchorx="page"/>
                <w10:anchorlock/>
              </v:group>
            </w:pict>
          </mc:Fallback>
        </mc:AlternateContent>
      </w:r>
    </w:p>
    <w:p w14:paraId="1142CD9A" w14:textId="77777777" w:rsidR="00614AAA" w:rsidRDefault="00614AAA" w:rsidP="00614AAA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8FF87D5" wp14:editId="7E0AF83A">
                <wp:extent cx="3999061" cy="656590"/>
                <wp:effectExtent l="0" t="0" r="1905" b="0"/>
                <wp:docPr id="61858577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707646499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889991412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737127208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638405462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CDF0DF" w14:textId="77777777" w:rsidR="00614AAA" w:rsidRDefault="00614AAA" w:rsidP="00614AAA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F87D5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">
                    <v:imagedata r:id="rId15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" filled="f" stroked="f">
                  <v:textbox>
                    <w:txbxContent>
                      <w:p w14:paraId="52CDF0DF" w14:textId="77777777" w:rsidR="00614AAA" w:rsidRDefault="00614AAA" w:rsidP="00614AAA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14:paraId="7A2E04D4" w14:textId="4DA3E270" w:rsidR="00614AAA" w:rsidRDefault="005340B1" w:rsidP="004F1A29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5E1D7F6" wp14:editId="382F4DAB">
                <wp:simplePos x="0" y="0"/>
                <wp:positionH relativeFrom="margin">
                  <wp:posOffset>-510899</wp:posOffset>
                </wp:positionH>
                <wp:positionV relativeFrom="paragraph">
                  <wp:posOffset>640604</wp:posOffset>
                </wp:positionV>
                <wp:extent cx="6677660" cy="6343650"/>
                <wp:effectExtent l="0" t="0" r="27940" b="19050"/>
                <wp:wrapNone/>
                <wp:docPr id="319734634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43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E8543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6B248B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65D418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867044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8DA87D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857756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3FF35D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67F773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8CC740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C4BF3D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E94A98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3DF9557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7108A5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6553D7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4E5E43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82ED42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D4CA4D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61D733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89703A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A363D2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3947C7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838AFE" w14:textId="77777777" w:rsidR="00614AAA" w:rsidRDefault="00614AAA" w:rsidP="00614AA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E1D7F6" id="Rectangle 385563165" o:spid="_x0000_s1081" style="position:absolute;left:0;text-align:left;margin-left:-40.25pt;margin-top:50.45pt;width:525.8pt;height:499.5pt;z-index:-2516520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" fillcolor="#f2f2f2 [3052]" strokecolor="#168489" strokeweight="1pt">
                <v:textbox inset="0,3mm,0">
                  <w:txbxContent>
                    <w:p w14:paraId="419E8543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6B248B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65D418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867044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8DA87D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857756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3FF35D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67F773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8CC740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C4BF3D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E94A98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DF9557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7108A5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6553D7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4E5E43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82ED42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D4CA4D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61D733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89703A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A363D2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3947C7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838AFE" w14:textId="77777777" w:rsidR="00614AAA" w:rsidRDefault="00614AAA" w:rsidP="00614AA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tl/>
        </w:rPr>
        <w:t>ما الفرق بين الدور الاستراتيجي لسلسلة الإمداد والدور التشغيلي للخدمات اللوجستية؟ وضّح ذلك بأمثلة من شركات عالمية</w:t>
      </w:r>
      <w:r>
        <w:t>.</w:t>
      </w:r>
      <w:r w:rsidR="00614AAA">
        <w:rPr>
          <w:rFonts w:ascii="Adobe Arabic" w:hAnsi="Adobe Arabic" w:cs="Adobe Arabic"/>
          <w:sz w:val="40"/>
          <w:szCs w:val="44"/>
          <w:rtl/>
        </w:rPr>
        <w:br w:type="page"/>
      </w:r>
    </w:p>
    <w:p w14:paraId="560E9DBA" w14:textId="77777777" w:rsidR="00614AAA" w:rsidRDefault="00614AAA" w:rsidP="00614AAA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52A74DA" wp14:editId="58D1A762">
                <wp:extent cx="5633085" cy="592455"/>
                <wp:effectExtent l="0" t="0" r="5715" b="0"/>
                <wp:docPr id="1050028807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365475078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232281297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15932812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59506653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CDA3547" w14:textId="18C03494" w:rsidR="00614AAA" w:rsidRDefault="004F1A29" w:rsidP="00614AAA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الجلسة الثالثة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22575896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1036222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D5FF5F" w14:textId="77777777" w:rsidR="00614AAA" w:rsidRDefault="00614AAA" w:rsidP="00614AAA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23037850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52A74DA" id="_x0000_s1082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">
                <v:group id="Group 9049003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">
                  <v:rect id="Rectangle 1668796594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" fillcolor="#d9d9d9" stroked="f" strokeweight="1pt"/>
                  <v:rect id="Rectangle 153775376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" filled="f" stroked="f">
                    <v:textbox>
                      <w:txbxContent>
                        <w:p w14:paraId="1CDA3547" w14:textId="18C03494" w:rsidR="00614AAA" w:rsidRDefault="004F1A29" w:rsidP="00614AAA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الجلسة الثالثة</w:t>
                          </w:r>
                        </w:p>
                      </w:txbxContent>
                    </v:textbox>
                  </v:shape>
                  <v:rect id="Rectangle 1542631950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" filled="f" stroked="f">
                    <v:textbox>
                      <w:txbxContent>
                        <w:p w14:paraId="37D5FF5F" w14:textId="77777777" w:rsidR="00614AAA" w:rsidRDefault="00614AAA" w:rsidP="00614AAA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">
                  <v:imagedata r:id="rId13" o:title="Calendar " grayscale="t" bilevel="t"/>
                </v:shape>
                <w10:wrap anchorx="page"/>
                <w10:anchorlock/>
              </v:group>
            </w:pict>
          </mc:Fallback>
        </mc:AlternateContent>
      </w:r>
    </w:p>
    <w:p w14:paraId="09C5C350" w14:textId="77777777" w:rsidR="00614AAA" w:rsidRPr="001124B0" w:rsidRDefault="00614AAA" w:rsidP="001124B0">
      <w:pPr>
        <w:spacing w:line="276" w:lineRule="auto"/>
        <w:jc w:val="left"/>
        <w:rPr>
          <w:sz w:val="44"/>
          <w:szCs w:val="48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E0F52C8" wp14:editId="2CE7D059">
                <wp:extent cx="3999061" cy="656590"/>
                <wp:effectExtent l="0" t="0" r="1905" b="0"/>
                <wp:docPr id="208648786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55685832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200281677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46069047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853595879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0FF144" w14:textId="77777777" w:rsidR="00614AAA" w:rsidRDefault="00614AAA" w:rsidP="00614AAA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0F52C8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">
                <v:group id="Group 1398045920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">
                  <v:shape id="Picture 467283643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">
                    <v:imagedata r:id="rId15" o:title="Book "/>
                  </v:shape>
                  <v:roundrect id="Rectangle: Rounded Corners 2143889722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" filled="f" stroked="f">
                  <v:textbox>
                    <w:txbxContent>
                      <w:p w14:paraId="100FF144" w14:textId="77777777" w:rsidR="00614AAA" w:rsidRDefault="00614AAA" w:rsidP="00614AAA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14:paraId="74F15AC4" w14:textId="77777777" w:rsidR="005340B1" w:rsidRDefault="005340B1" w:rsidP="001124B0">
      <w:pPr>
        <w:spacing w:line="276" w:lineRule="auto"/>
        <w:ind w:left="-897"/>
        <w:jc w:val="both"/>
        <w:rPr>
          <w:rFonts w:eastAsia="Times New Roman"/>
          <w:szCs w:val="28"/>
          <w:rtl/>
          <w:lang w:bidi="ar-EG"/>
        </w:rPr>
      </w:pPr>
    </w:p>
    <w:p w14:paraId="6A44B7D5" w14:textId="77777777" w:rsidR="005340B1" w:rsidRDefault="005340B1" w:rsidP="001124B0">
      <w:pPr>
        <w:spacing w:line="276" w:lineRule="auto"/>
        <w:ind w:left="-897"/>
        <w:jc w:val="both"/>
        <w:rPr>
          <w:rFonts w:eastAsia="Times New Roman"/>
          <w:szCs w:val="28"/>
          <w:rtl/>
          <w:lang w:bidi="ar-EG"/>
        </w:rPr>
      </w:pPr>
    </w:p>
    <w:p w14:paraId="10AF6C21" w14:textId="7A817651" w:rsidR="000D4F6C" w:rsidRPr="001124B0" w:rsidRDefault="005340B1" w:rsidP="005340B1">
      <w:pPr>
        <w:spacing w:line="276" w:lineRule="auto"/>
        <w:ind w:left="-897"/>
        <w:jc w:val="center"/>
        <w:rPr>
          <w:rFonts w:ascii="Adobe Arabic" w:hAnsi="Adobe Arabic" w:cs="Adobe Arabic"/>
          <w:sz w:val="42"/>
          <w:szCs w:val="46"/>
          <w:rtl/>
        </w:rPr>
      </w:pPr>
      <w:r w:rsidRPr="005340B1">
        <w:rPr>
          <w:rFonts w:eastAsia="Times New Roman"/>
          <w:szCs w:val="28"/>
          <w:rtl/>
        </w:rPr>
        <w:t>ناقش كيف يؤثر التنبؤ بالطلب على كفاءة إدارة المخزون في الشركات الكبرى.</w:t>
      </w:r>
      <w:r w:rsidR="001124B0" w:rsidRPr="001124B0">
        <w:rPr>
          <w:noProof/>
          <w:sz w:val="32"/>
          <w:szCs w:val="36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430AC64" wp14:editId="778EA749">
                <wp:simplePos x="0" y="0"/>
                <wp:positionH relativeFrom="margin">
                  <wp:posOffset>-415483</wp:posOffset>
                </wp:positionH>
                <wp:positionV relativeFrom="paragraph">
                  <wp:posOffset>751095</wp:posOffset>
                </wp:positionV>
                <wp:extent cx="6677660" cy="6343650"/>
                <wp:effectExtent l="0" t="0" r="27940" b="19050"/>
                <wp:wrapNone/>
                <wp:docPr id="1207656037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43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306C0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069ED5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083C3A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FB57A9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65EB905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ECF1B8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02182E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666B9D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3B23C6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D8568C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7CF6BF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12FEF0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CB1946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957556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C33516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D88CD1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9F29A2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0D016C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FC5059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EA31E14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C5C480" w14:textId="77777777" w:rsidR="00614AAA" w:rsidRDefault="00614AAA" w:rsidP="00614AA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10372B" w14:textId="77777777" w:rsidR="00614AAA" w:rsidRDefault="00614AAA" w:rsidP="00614AA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0AC64" id="_x0000_s1095" style="position:absolute;left:0;text-align:left;margin-left:-32.7pt;margin-top:59.15pt;width:525.8pt;height:499.5pt;z-index:-2516500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" fillcolor="#f2f2f2 [3052]" strokecolor="#168489" strokeweight="1pt">
                <v:textbox inset="0,3mm,0">
                  <w:txbxContent>
                    <w:p w14:paraId="086306C0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069ED5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083C3A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FB57A9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5EB905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ECF1B8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02182E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666B9D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3B23C6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D8568C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7CF6BF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12FEF0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CB1946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957556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C33516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D88CD1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9F29A2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0D016C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FC5059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A31E14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C5C480" w14:textId="77777777" w:rsidR="00614AAA" w:rsidRDefault="00614AAA" w:rsidP="00614AA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10372B" w14:textId="77777777" w:rsidR="00614AAA" w:rsidRDefault="00614AAA" w:rsidP="00614AA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0D4F6C" w:rsidRPr="001124B0" w:rsidSect="00DD4A16">
      <w:headerReference w:type="default" r:id="rId16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B910" w14:textId="77777777" w:rsidR="00452B58" w:rsidRDefault="00452B58" w:rsidP="00F53D08">
      <w:pPr>
        <w:spacing w:line="240" w:lineRule="auto"/>
      </w:pPr>
      <w:r>
        <w:separator/>
      </w:r>
    </w:p>
  </w:endnote>
  <w:endnote w:type="continuationSeparator" w:id="0">
    <w:p w14:paraId="3B4C78B8" w14:textId="77777777" w:rsidR="00452B58" w:rsidRDefault="00452B5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altName w:val="Times New Roman"/>
    <w:charset w:val="00"/>
    <w:family w:val="roman"/>
    <w:pitch w:val="variable"/>
    <w:sig w:usb0="8000202F" w:usb1="8000A04A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14:paraId="48F8E034" w14:textId="77777777" w:rsidR="002F3BD3" w:rsidRDefault="002F3BD3" w:rsidP="002F3BD3">
        <w:pPr>
          <w:pStyle w:val="a4"/>
          <w:bidi w:val="0"/>
          <w:ind w:left="720"/>
          <w:jc w:val="left"/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36CAD8D4" wp14:editId="1EECFB49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oel="http://schemas.microsoft.com/office/2019/extlst" xmlns:w16du="http://schemas.microsoft.com/office/word/2023/wordml/word16du" xmlns:w16sdtfl="http://schemas.microsoft.com/office/word/2024/wordml/sdtformatlock">
              <w:pict>
                <v:group w14:anchorId="7D1B54AF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F3BD3">
          <w:rPr>
            <w:color w:val="168489"/>
            <w:sz w:val="40"/>
            <w:szCs w:val="44"/>
          </w:rPr>
          <w:fldChar w:fldCharType="begin"/>
        </w:r>
        <w:r w:rsidRPr="002F3BD3">
          <w:rPr>
            <w:color w:val="168489"/>
            <w:sz w:val="40"/>
            <w:szCs w:val="44"/>
          </w:rPr>
          <w:instrText xml:space="preserve"> PAGE   \* MERGEFORMAT </w:instrText>
        </w:r>
        <w:r w:rsidRPr="002F3BD3">
          <w:rPr>
            <w:color w:val="168489"/>
            <w:sz w:val="40"/>
            <w:szCs w:val="44"/>
          </w:rPr>
          <w:fldChar w:fldCharType="separate"/>
        </w:r>
        <w:r w:rsidRPr="002F3BD3">
          <w:rPr>
            <w:noProof/>
            <w:color w:val="168489"/>
            <w:sz w:val="40"/>
            <w:szCs w:val="44"/>
          </w:rPr>
          <w:t>2</w:t>
        </w:r>
        <w:r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14:paraId="0EBE0C73" w14:textId="77777777" w:rsidR="00415CB0" w:rsidRPr="004752C9" w:rsidRDefault="00415CB0" w:rsidP="004752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194D" w14:textId="77777777" w:rsidR="00452B58" w:rsidRDefault="00452B58" w:rsidP="00F53D08">
      <w:pPr>
        <w:spacing w:line="240" w:lineRule="auto"/>
      </w:pPr>
      <w:r>
        <w:separator/>
      </w:r>
    </w:p>
  </w:footnote>
  <w:footnote w:type="continuationSeparator" w:id="0">
    <w:p w14:paraId="2CEC2749" w14:textId="77777777" w:rsidR="00452B58" w:rsidRDefault="00452B5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63DD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1FE957D" wp14:editId="7EB9BE6A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A1DAC8D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DED70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0470D0D4" wp14:editId="7707F60E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07777B43" wp14:editId="0DC07CB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F55AA" w14:textId="3DA15F64" w:rsidR="002F3BD3" w:rsidRPr="001124B0" w:rsidRDefault="0049141A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1124B0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1124B0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Pr="001124B0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77B43" id="Group 38" o:spid="_x0000_s1096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">
              <v:shape id="شكل حر 769906" o:spid="_x0000_s109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1EF55AA" w14:textId="3DA15F64" w:rsidR="002F3BD3" w:rsidRPr="001124B0" w:rsidRDefault="0049141A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1124B0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1124B0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Pr="001124B0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09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400.05pt;height:373.75pt;visibility:visible;mso-wrap-style:square" o:bullet="t">
        <v:imagedata r:id="rId1" o:title="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03D2C"/>
    <w:multiLevelType w:val="multilevel"/>
    <w:tmpl w:val="108AC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D323E"/>
    <w:multiLevelType w:val="multilevel"/>
    <w:tmpl w:val="771AA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6420D"/>
    <w:multiLevelType w:val="multilevel"/>
    <w:tmpl w:val="51D0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19"/>
  </w:num>
  <w:num w:numId="4">
    <w:abstractNumId w:val="31"/>
  </w:num>
  <w:num w:numId="5">
    <w:abstractNumId w:val="6"/>
  </w:num>
  <w:num w:numId="6">
    <w:abstractNumId w:val="4"/>
  </w:num>
  <w:num w:numId="7">
    <w:abstractNumId w:val="14"/>
  </w:num>
  <w:num w:numId="8">
    <w:abstractNumId w:val="30"/>
  </w:num>
  <w:num w:numId="9">
    <w:abstractNumId w:val="24"/>
  </w:num>
  <w:num w:numId="10">
    <w:abstractNumId w:val="34"/>
  </w:num>
  <w:num w:numId="11">
    <w:abstractNumId w:val="22"/>
  </w:num>
  <w:num w:numId="12">
    <w:abstractNumId w:val="39"/>
  </w:num>
  <w:num w:numId="13">
    <w:abstractNumId w:val="11"/>
  </w:num>
  <w:num w:numId="14">
    <w:abstractNumId w:val="13"/>
  </w:num>
  <w:num w:numId="15">
    <w:abstractNumId w:val="9"/>
  </w:num>
  <w:num w:numId="16">
    <w:abstractNumId w:val="29"/>
  </w:num>
  <w:num w:numId="17">
    <w:abstractNumId w:val="32"/>
  </w:num>
  <w:num w:numId="18">
    <w:abstractNumId w:val="0"/>
  </w:num>
  <w:num w:numId="19">
    <w:abstractNumId w:val="23"/>
  </w:num>
  <w:num w:numId="20">
    <w:abstractNumId w:val="36"/>
  </w:num>
  <w:num w:numId="21">
    <w:abstractNumId w:val="16"/>
  </w:num>
  <w:num w:numId="22">
    <w:abstractNumId w:val="10"/>
  </w:num>
  <w:num w:numId="23">
    <w:abstractNumId w:val="25"/>
  </w:num>
  <w:num w:numId="24">
    <w:abstractNumId w:val="20"/>
  </w:num>
  <w:num w:numId="25">
    <w:abstractNumId w:val="12"/>
  </w:num>
  <w:num w:numId="26">
    <w:abstractNumId w:val="33"/>
  </w:num>
  <w:num w:numId="27">
    <w:abstractNumId w:val="7"/>
  </w:num>
  <w:num w:numId="28">
    <w:abstractNumId w:val="28"/>
  </w:num>
  <w:num w:numId="29">
    <w:abstractNumId w:val="38"/>
  </w:num>
  <w:num w:numId="30">
    <w:abstractNumId w:val="15"/>
  </w:num>
  <w:num w:numId="31">
    <w:abstractNumId w:val="8"/>
  </w:num>
  <w:num w:numId="32">
    <w:abstractNumId w:val="1"/>
  </w:num>
  <w:num w:numId="33">
    <w:abstractNumId w:val="26"/>
  </w:num>
  <w:num w:numId="34">
    <w:abstractNumId w:val="5"/>
  </w:num>
  <w:num w:numId="35">
    <w:abstractNumId w:val="27"/>
  </w:num>
  <w:num w:numId="36">
    <w:abstractNumId w:val="21"/>
  </w:num>
  <w:num w:numId="37">
    <w:abstractNumId w:val="3"/>
  </w:num>
  <w:num w:numId="38">
    <w:abstractNumId w:val="2"/>
  </w:num>
  <w:num w:numId="39">
    <w:abstractNumId w:val="17"/>
  </w:num>
  <w:num w:numId="4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C2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80236"/>
    <w:rsid w:val="00090487"/>
    <w:rsid w:val="000B4041"/>
    <w:rsid w:val="000C4B58"/>
    <w:rsid w:val="000D4F6C"/>
    <w:rsid w:val="000F65A1"/>
    <w:rsid w:val="00103E93"/>
    <w:rsid w:val="001101A0"/>
    <w:rsid w:val="001124B0"/>
    <w:rsid w:val="00125461"/>
    <w:rsid w:val="00133ACC"/>
    <w:rsid w:val="00136C77"/>
    <w:rsid w:val="00146067"/>
    <w:rsid w:val="00150A53"/>
    <w:rsid w:val="001828A8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D478C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2B58"/>
    <w:rsid w:val="004551E6"/>
    <w:rsid w:val="004752C9"/>
    <w:rsid w:val="0048371F"/>
    <w:rsid w:val="0049141A"/>
    <w:rsid w:val="004B21EA"/>
    <w:rsid w:val="004C02BF"/>
    <w:rsid w:val="004D6ACF"/>
    <w:rsid w:val="004E2343"/>
    <w:rsid w:val="004F1A29"/>
    <w:rsid w:val="005061FF"/>
    <w:rsid w:val="005160BF"/>
    <w:rsid w:val="00516B98"/>
    <w:rsid w:val="0052240B"/>
    <w:rsid w:val="00531E69"/>
    <w:rsid w:val="005340B1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14AAA"/>
    <w:rsid w:val="00620AB0"/>
    <w:rsid w:val="0062526C"/>
    <w:rsid w:val="00635307"/>
    <w:rsid w:val="00636A52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04C2"/>
    <w:rsid w:val="006F4600"/>
    <w:rsid w:val="00756F2B"/>
    <w:rsid w:val="00774F12"/>
    <w:rsid w:val="007846DC"/>
    <w:rsid w:val="007900DD"/>
    <w:rsid w:val="007A64C1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2B93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D61D6"/>
    <w:rsid w:val="00BE3CCA"/>
    <w:rsid w:val="00C02D67"/>
    <w:rsid w:val="00C13BE5"/>
    <w:rsid w:val="00C45104"/>
    <w:rsid w:val="00C75D46"/>
    <w:rsid w:val="00C769E5"/>
    <w:rsid w:val="00C933EC"/>
    <w:rsid w:val="00CB3248"/>
    <w:rsid w:val="00CB4A51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84173"/>
    <w:rsid w:val="00D93DFB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30330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5C5FA0B"/>
  <w15:chartTrackingRefBased/>
  <w15:docId w15:val="{46779929-347A-4934-8421-439860B7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124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customStyle="1" w:styleId="2Char">
    <w:name w:val="عنوان 2 Char"/>
    <w:basedOn w:val="a0"/>
    <w:link w:val="2"/>
    <w:uiPriority w:val="9"/>
    <w:semiHidden/>
    <w:rsid w:val="001124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5340B1"/>
    <w:pPr>
      <w:bidi w:val="0"/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styleId="a8">
    <w:name w:val="Strong"/>
    <w:basedOn w:val="a0"/>
    <w:uiPriority w:val="22"/>
    <w:qFormat/>
    <w:rsid w:val="005340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13</TotalTime>
  <Pages>4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Ahmed Shoshan</cp:lastModifiedBy>
  <cp:revision>2</cp:revision>
  <cp:lastPrinted>2022-03-26T18:07:00Z</cp:lastPrinted>
  <dcterms:created xsi:type="dcterms:W3CDTF">2025-09-24T07:23:00Z</dcterms:created>
  <dcterms:modified xsi:type="dcterms:W3CDTF">2025-09-24T07:23:00Z</dcterms:modified>
</cp:coreProperties>
</file>